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98933" w14:textId="77777777" w:rsidR="003B16DB" w:rsidRDefault="003B16DB" w:rsidP="003B16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fl.1401)</w:t>
      </w:r>
    </w:p>
    <w:p w14:paraId="0CE14791" w14:textId="77777777" w:rsidR="003B16DB" w:rsidRDefault="003B16DB" w:rsidP="003B16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39833794" w14:textId="77777777" w:rsidR="003B16DB" w:rsidRDefault="003B16DB" w:rsidP="003B16DB">
      <w:pPr>
        <w:pStyle w:val="NoSpacing"/>
        <w:rPr>
          <w:rFonts w:cs="Times New Roman"/>
          <w:szCs w:val="24"/>
        </w:rPr>
      </w:pPr>
    </w:p>
    <w:p w14:paraId="79F8018D" w14:textId="77777777" w:rsidR="003B16DB" w:rsidRDefault="003B16DB" w:rsidP="003B16DB">
      <w:pPr>
        <w:pStyle w:val="NoSpacing"/>
        <w:rPr>
          <w:rFonts w:cs="Times New Roman"/>
          <w:szCs w:val="24"/>
        </w:rPr>
      </w:pPr>
    </w:p>
    <w:p w14:paraId="3A6087CB" w14:textId="77777777" w:rsidR="003B16DB" w:rsidRDefault="003B16DB" w:rsidP="003B16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1401</w:t>
      </w:r>
      <w:r>
        <w:rPr>
          <w:rFonts w:cs="Times New Roman"/>
          <w:szCs w:val="24"/>
        </w:rPr>
        <w:tab/>
        <w:t>Principal of Hart Hall.</w:t>
      </w:r>
    </w:p>
    <w:p w14:paraId="24463D1B" w14:textId="77777777" w:rsidR="003B16DB" w:rsidRDefault="003B16DB" w:rsidP="003B16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p.269)</w:t>
      </w:r>
    </w:p>
    <w:p w14:paraId="35A2FDCA" w14:textId="77777777" w:rsidR="003B16DB" w:rsidRDefault="003B16DB" w:rsidP="003B16DB">
      <w:pPr>
        <w:pStyle w:val="NoSpacing"/>
        <w:rPr>
          <w:rFonts w:cs="Times New Roman"/>
          <w:szCs w:val="24"/>
        </w:rPr>
      </w:pPr>
    </w:p>
    <w:p w14:paraId="48EF0513" w14:textId="77777777" w:rsidR="003B16DB" w:rsidRDefault="003B16DB" w:rsidP="003B16DB">
      <w:pPr>
        <w:pStyle w:val="NoSpacing"/>
        <w:rPr>
          <w:rFonts w:cs="Times New Roman"/>
          <w:szCs w:val="24"/>
        </w:rPr>
      </w:pPr>
    </w:p>
    <w:p w14:paraId="14A289D0" w14:textId="77777777" w:rsidR="003B16DB" w:rsidRDefault="003B16DB" w:rsidP="003B16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December 2024</w:t>
      </w:r>
    </w:p>
    <w:p w14:paraId="386CE9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B91E1" w14:textId="77777777" w:rsidR="003B16DB" w:rsidRDefault="003B16DB" w:rsidP="009139A6">
      <w:r>
        <w:separator/>
      </w:r>
    </w:p>
  </w:endnote>
  <w:endnote w:type="continuationSeparator" w:id="0">
    <w:p w14:paraId="1F5BC5D0" w14:textId="77777777" w:rsidR="003B16DB" w:rsidRDefault="003B16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311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7A7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F3B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ACF7B" w14:textId="77777777" w:rsidR="003B16DB" w:rsidRDefault="003B16DB" w:rsidP="009139A6">
      <w:r>
        <w:separator/>
      </w:r>
    </w:p>
  </w:footnote>
  <w:footnote w:type="continuationSeparator" w:id="0">
    <w:p w14:paraId="03102A82" w14:textId="77777777" w:rsidR="003B16DB" w:rsidRDefault="003B16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038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329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C90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6DB"/>
    <w:rsid w:val="000666E0"/>
    <w:rsid w:val="002510B7"/>
    <w:rsid w:val="00270799"/>
    <w:rsid w:val="003B16D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529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CC238"/>
  <w15:chartTrackingRefBased/>
  <w15:docId w15:val="{A6DC977E-EC1C-4B06-BD73-933914D8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2024-12-23T20:35:00Z</dcterms:created>
  <dcterms:modified xsi:type="dcterms:W3CDTF">2024-12-23T20:36:00Z</dcterms:modified>
</cp:coreProperties>
</file>